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9540BA" w14:textId="77777777" w:rsidR="007E2818" w:rsidRDefault="007E2818" w:rsidP="007E28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JOHNSON</w:t>
      </w:r>
      <w:r>
        <w:rPr>
          <w:rFonts w:cs="Times New Roman"/>
          <w:szCs w:val="24"/>
        </w:rPr>
        <w:t xml:space="preserve">       (fl.1460)</w:t>
      </w:r>
    </w:p>
    <w:p w14:paraId="43E0F61D" w14:textId="77777777" w:rsidR="007E2818" w:rsidRDefault="007E2818" w:rsidP="007E28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 Brick maker.</w:t>
      </w:r>
    </w:p>
    <w:p w14:paraId="284E8882" w14:textId="77777777" w:rsidR="007E2818" w:rsidRDefault="007E2818" w:rsidP="007E2818">
      <w:pPr>
        <w:pStyle w:val="NoSpacing"/>
        <w:rPr>
          <w:rFonts w:cs="Times New Roman"/>
          <w:szCs w:val="24"/>
        </w:rPr>
      </w:pPr>
    </w:p>
    <w:p w14:paraId="67D7B220" w14:textId="77777777" w:rsidR="007E2818" w:rsidRDefault="007E2818" w:rsidP="007E2818">
      <w:pPr>
        <w:pStyle w:val="NoSpacing"/>
        <w:rPr>
          <w:rFonts w:cs="Times New Roman"/>
          <w:szCs w:val="24"/>
        </w:rPr>
      </w:pPr>
    </w:p>
    <w:p w14:paraId="58D959BA" w14:textId="77777777" w:rsidR="007E2818" w:rsidRDefault="007E2818" w:rsidP="007E28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>Richard Bothe(q.v.) brought a plaint of assumpsit against him.</w:t>
      </w:r>
    </w:p>
    <w:p w14:paraId="25542830" w14:textId="77777777" w:rsidR="007E2818" w:rsidRDefault="007E2818" w:rsidP="007E28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352B8">
          <w:rPr>
            <w:rStyle w:val="Hyperlink"/>
            <w:rFonts w:cs="Times New Roman"/>
            <w:szCs w:val="24"/>
          </w:rPr>
          <w:t>https://waalt.uh.edu/index.php/IDXCP40no799</w:t>
        </w:r>
      </w:hyperlink>
      <w:r>
        <w:rPr>
          <w:rFonts w:cs="Times New Roman"/>
          <w:szCs w:val="24"/>
        </w:rPr>
        <w:t xml:space="preserve"> )</w:t>
      </w:r>
    </w:p>
    <w:p w14:paraId="4829AD20" w14:textId="0A76A684" w:rsidR="002249E6" w:rsidRDefault="002249E6" w:rsidP="007E28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1461</w:t>
      </w:r>
      <w:r>
        <w:rPr>
          <w:rFonts w:cs="Times New Roman"/>
          <w:szCs w:val="24"/>
        </w:rPr>
        <w:tab/>
        <w:t>Richard Bothe, esquire(q.v.), brought a plaint of assumpsit against him.</w:t>
      </w:r>
    </w:p>
    <w:p w14:paraId="719D55BC" w14:textId="1D2D512B" w:rsidR="002249E6" w:rsidRDefault="002249E6" w:rsidP="007E28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FC34D1">
          <w:rPr>
            <w:rStyle w:val="Hyperlink"/>
            <w:rFonts w:cs="Times New Roman"/>
            <w:szCs w:val="24"/>
          </w:rPr>
          <w:t>https://waalt.uh.edu/index.php/IDXCP40no800</w:t>
        </w:r>
      </w:hyperlink>
      <w:r>
        <w:rPr>
          <w:rFonts w:cs="Times New Roman"/>
          <w:szCs w:val="24"/>
        </w:rPr>
        <w:t xml:space="preserve"> )</w:t>
      </w:r>
    </w:p>
    <w:p w14:paraId="28967754" w14:textId="77777777" w:rsidR="007E2818" w:rsidRDefault="007E2818" w:rsidP="007E2818">
      <w:pPr>
        <w:pStyle w:val="NoSpacing"/>
        <w:rPr>
          <w:rFonts w:cs="Times New Roman"/>
          <w:szCs w:val="24"/>
        </w:rPr>
      </w:pPr>
    </w:p>
    <w:p w14:paraId="2F6CACB4" w14:textId="77777777" w:rsidR="007E2818" w:rsidRDefault="007E2818" w:rsidP="007E2818">
      <w:pPr>
        <w:pStyle w:val="NoSpacing"/>
        <w:rPr>
          <w:rFonts w:cs="Times New Roman"/>
          <w:szCs w:val="24"/>
        </w:rPr>
      </w:pPr>
    </w:p>
    <w:p w14:paraId="772A5166" w14:textId="77777777" w:rsidR="007E2818" w:rsidRDefault="007E2818" w:rsidP="007E28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August 2024</w:t>
      </w:r>
    </w:p>
    <w:p w14:paraId="181D95A4" w14:textId="14AD3C68" w:rsidR="002249E6" w:rsidRDefault="002249E6" w:rsidP="007E28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August 2024</w:t>
      </w:r>
    </w:p>
    <w:p w14:paraId="10156D87" w14:textId="77777777" w:rsidR="002249E6" w:rsidRDefault="002249E6" w:rsidP="007E2818">
      <w:pPr>
        <w:pStyle w:val="NoSpacing"/>
        <w:rPr>
          <w:rFonts w:cs="Times New Roman"/>
          <w:szCs w:val="24"/>
        </w:rPr>
      </w:pPr>
    </w:p>
    <w:p w14:paraId="65F411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43E83" w14:textId="77777777" w:rsidR="007E2818" w:rsidRDefault="007E2818" w:rsidP="009139A6">
      <w:r>
        <w:separator/>
      </w:r>
    </w:p>
  </w:endnote>
  <w:endnote w:type="continuationSeparator" w:id="0">
    <w:p w14:paraId="62E5A152" w14:textId="77777777" w:rsidR="007E2818" w:rsidRDefault="007E28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7CF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70A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249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4EDDC0" w14:textId="77777777" w:rsidR="007E2818" w:rsidRDefault="007E2818" w:rsidP="009139A6">
      <w:r>
        <w:separator/>
      </w:r>
    </w:p>
  </w:footnote>
  <w:footnote w:type="continuationSeparator" w:id="0">
    <w:p w14:paraId="212A8EF7" w14:textId="77777777" w:rsidR="007E2818" w:rsidRDefault="007E28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C81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C81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398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818"/>
    <w:rsid w:val="000666E0"/>
    <w:rsid w:val="001F5985"/>
    <w:rsid w:val="002249E6"/>
    <w:rsid w:val="002510B7"/>
    <w:rsid w:val="00270799"/>
    <w:rsid w:val="005C130B"/>
    <w:rsid w:val="007E2818"/>
    <w:rsid w:val="00826F5C"/>
    <w:rsid w:val="009139A6"/>
    <w:rsid w:val="009411C2"/>
    <w:rsid w:val="009448BB"/>
    <w:rsid w:val="00947624"/>
    <w:rsid w:val="00A3176C"/>
    <w:rsid w:val="00AE65F8"/>
    <w:rsid w:val="00B1419C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175CD"/>
  <w15:chartTrackingRefBased/>
  <w15:docId w15:val="{7A289DBB-99D7-4AF5-85AA-F04E58B3B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E28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49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IDXCP40no800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9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2024-08-26T13:32:00Z</dcterms:created>
  <dcterms:modified xsi:type="dcterms:W3CDTF">2024-08-27T10:36:00Z</dcterms:modified>
</cp:coreProperties>
</file>